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E13BD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05E82B2E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CD3E61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DEF1B1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Aug.1428</w:t>
      </w:r>
      <w:r>
        <w:rPr>
          <w:rFonts w:ascii="Times New Roman" w:hAnsi="Times New Roman" w:cs="Times New Roman"/>
          <w:sz w:val="24"/>
          <w:szCs w:val="24"/>
        </w:rPr>
        <w:tab/>
        <w:t xml:space="preserve">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Wolmer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an executor of his Will.</w:t>
      </w:r>
    </w:p>
    <w:p w14:paraId="55EB0710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347AE314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66502D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1ECD5B" w14:textId="77777777" w:rsidR="00C52168" w:rsidRDefault="00C52168" w:rsidP="00C521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2021</w:t>
      </w:r>
    </w:p>
    <w:p w14:paraId="2D31F7F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E28B" w14:textId="77777777" w:rsidR="00C52168" w:rsidRDefault="00C52168" w:rsidP="009139A6">
      <w:r>
        <w:separator/>
      </w:r>
    </w:p>
  </w:endnote>
  <w:endnote w:type="continuationSeparator" w:id="0">
    <w:p w14:paraId="2D9CD93D" w14:textId="77777777" w:rsidR="00C52168" w:rsidRDefault="00C521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688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38D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A9E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17B04" w14:textId="77777777" w:rsidR="00C52168" w:rsidRDefault="00C52168" w:rsidP="009139A6">
      <w:r>
        <w:separator/>
      </w:r>
    </w:p>
  </w:footnote>
  <w:footnote w:type="continuationSeparator" w:id="0">
    <w:p w14:paraId="0835C445" w14:textId="77777777" w:rsidR="00C52168" w:rsidRDefault="00C521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B8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37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790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6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216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9EF68"/>
  <w15:chartTrackingRefBased/>
  <w15:docId w15:val="{1EC8C026-05CD-4A7D-BB62-60362FDF1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2021-06-28T19:08:00Z</dcterms:created>
  <dcterms:modified xsi:type="dcterms:W3CDTF">2021-06-28T19:09:00Z</dcterms:modified>
</cp:coreProperties>
</file>